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F93E3" w14:textId="38957951" w:rsidR="00B95859" w:rsidRDefault="00B958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CHAUMBERLEYN</w:t>
      </w:r>
      <w:r>
        <w:rPr>
          <w:rFonts w:cs="Times New Roman"/>
          <w:szCs w:val="24"/>
        </w:rPr>
        <w:t xml:space="preserve">      (d.ca.1439)</w:t>
      </w:r>
    </w:p>
    <w:p w14:paraId="33ACB771" w14:textId="1020B44F" w:rsidR="00B95859" w:rsidRDefault="00B958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32D72857" w14:textId="77777777" w:rsidR="00B95859" w:rsidRDefault="00B95859" w:rsidP="009139A6">
      <w:pPr>
        <w:pStyle w:val="NoSpacing"/>
        <w:rPr>
          <w:rFonts w:cs="Times New Roman"/>
          <w:szCs w:val="24"/>
        </w:rPr>
      </w:pPr>
    </w:p>
    <w:p w14:paraId="65353707" w14:textId="77777777" w:rsidR="00B95859" w:rsidRDefault="00B95859" w:rsidP="009139A6">
      <w:pPr>
        <w:pStyle w:val="NoSpacing"/>
        <w:rPr>
          <w:rFonts w:cs="Times New Roman"/>
          <w:szCs w:val="24"/>
        </w:rPr>
      </w:pPr>
    </w:p>
    <w:p w14:paraId="49087144" w14:textId="151718BB" w:rsidR="00B95859" w:rsidRDefault="00B958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Mar.1439</w:t>
      </w:r>
      <w:r>
        <w:rPr>
          <w:rFonts w:cs="Times New Roman"/>
          <w:szCs w:val="24"/>
        </w:rPr>
        <w:tab/>
        <w:t>Writs of diem clausit extremum to the Escheators of Bedfordshire and</w:t>
      </w:r>
    </w:p>
    <w:p w14:paraId="5ED1DF73" w14:textId="60B63D52" w:rsidR="00B95859" w:rsidRDefault="00B958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Buckinghamshire and also of Worcestershire.</w:t>
      </w:r>
    </w:p>
    <w:p w14:paraId="75F1F8CD" w14:textId="77777777" w:rsidR="00B95859" w:rsidRDefault="00B95859" w:rsidP="00B958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p.52)</w:t>
      </w:r>
    </w:p>
    <w:p w14:paraId="21D42776" w14:textId="182DC3BE" w:rsidR="006F79C0" w:rsidRDefault="006F79C0" w:rsidP="00B958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</w:t>
      </w:r>
      <w:r>
        <w:rPr>
          <w:rFonts w:cs="Times New Roman"/>
          <w:szCs w:val="24"/>
        </w:rPr>
        <w:tab/>
        <w:t>Writ of diem clausit extremum to the Escheator of Northamptonshire.</w:t>
      </w:r>
    </w:p>
    <w:p w14:paraId="5B19EDC9" w14:textId="0192875C" w:rsidR="006F79C0" w:rsidRDefault="006F79C0" w:rsidP="00B958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 p.53)</w:t>
      </w:r>
    </w:p>
    <w:p w14:paraId="5EE2BF24" w14:textId="77777777" w:rsidR="00B95859" w:rsidRDefault="00B95859" w:rsidP="00B95859">
      <w:pPr>
        <w:pStyle w:val="NoSpacing"/>
        <w:rPr>
          <w:rFonts w:cs="Times New Roman"/>
          <w:szCs w:val="24"/>
        </w:rPr>
      </w:pPr>
    </w:p>
    <w:p w14:paraId="3BCBACDB" w14:textId="77777777" w:rsidR="00B95859" w:rsidRDefault="00B95859" w:rsidP="00B95859">
      <w:pPr>
        <w:pStyle w:val="NoSpacing"/>
        <w:rPr>
          <w:rFonts w:cs="Times New Roman"/>
          <w:szCs w:val="24"/>
        </w:rPr>
      </w:pPr>
    </w:p>
    <w:p w14:paraId="0FB3332A" w14:textId="77777777" w:rsidR="00B95859" w:rsidRDefault="00B95859" w:rsidP="00B958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June 2023</w:t>
      </w:r>
    </w:p>
    <w:p w14:paraId="068581DE" w14:textId="78C25B26" w:rsidR="006F79C0" w:rsidRDefault="006F79C0" w:rsidP="00B958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2023</w:t>
      </w:r>
    </w:p>
    <w:p w14:paraId="2F1585F1" w14:textId="68BE916C" w:rsidR="00B95859" w:rsidRPr="00B95859" w:rsidRDefault="00B95859" w:rsidP="009139A6">
      <w:pPr>
        <w:pStyle w:val="NoSpacing"/>
        <w:rPr>
          <w:rFonts w:cs="Times New Roman"/>
          <w:szCs w:val="24"/>
        </w:rPr>
      </w:pPr>
    </w:p>
    <w:sectPr w:rsidR="00B95859" w:rsidRPr="00B958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47052" w14:textId="77777777" w:rsidR="00B95859" w:rsidRDefault="00B95859" w:rsidP="009139A6">
      <w:r>
        <w:separator/>
      </w:r>
    </w:p>
  </w:endnote>
  <w:endnote w:type="continuationSeparator" w:id="0">
    <w:p w14:paraId="52D21676" w14:textId="77777777" w:rsidR="00B95859" w:rsidRDefault="00B958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30B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0A8F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52B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D442F" w14:textId="77777777" w:rsidR="00B95859" w:rsidRDefault="00B95859" w:rsidP="009139A6">
      <w:r>
        <w:separator/>
      </w:r>
    </w:p>
  </w:footnote>
  <w:footnote w:type="continuationSeparator" w:id="0">
    <w:p w14:paraId="2156528D" w14:textId="77777777" w:rsidR="00B95859" w:rsidRDefault="00B958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A5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3B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3C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859"/>
    <w:rsid w:val="000666E0"/>
    <w:rsid w:val="002510B7"/>
    <w:rsid w:val="005C130B"/>
    <w:rsid w:val="006F79C0"/>
    <w:rsid w:val="00826F5C"/>
    <w:rsid w:val="009139A6"/>
    <w:rsid w:val="009448BB"/>
    <w:rsid w:val="00947624"/>
    <w:rsid w:val="00A3176C"/>
    <w:rsid w:val="00AE65F8"/>
    <w:rsid w:val="00B95859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26C9B"/>
  <w15:chartTrackingRefBased/>
  <w15:docId w15:val="{AE7FF499-C8E1-4686-9C24-81D351B9A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2023-06-08T20:56:00Z</dcterms:created>
  <dcterms:modified xsi:type="dcterms:W3CDTF">2023-06-09T21:17:00Z</dcterms:modified>
</cp:coreProperties>
</file>